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3A1B2C" w14:textId="44163857" w:rsidR="00E0037D" w:rsidRDefault="00E0037D" w:rsidP="00E0037D">
      <w:pPr>
        <w:pStyle w:val="NoSpacing"/>
      </w:pPr>
      <w:r>
        <w:rPr>
          <w:u w:val="single"/>
        </w:rPr>
        <w:t>John KEBELON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27</w:t>
      </w:r>
      <w:r>
        <w:t>)</w:t>
      </w:r>
    </w:p>
    <w:p w14:paraId="56314C83" w14:textId="285FCDE8" w:rsidR="00E0037D" w:rsidRDefault="00E0037D" w:rsidP="00E0037D">
      <w:pPr>
        <w:pStyle w:val="NoSpacing"/>
      </w:pPr>
      <w:r>
        <w:t>Rector</w:t>
      </w:r>
      <w:r>
        <w:t xml:space="preserve"> of St. </w:t>
      </w:r>
      <w:proofErr w:type="spellStart"/>
      <w:r>
        <w:t>Audry’s</w:t>
      </w:r>
      <w:proofErr w:type="spellEnd"/>
      <w:r>
        <w:t xml:space="preserve"> and Dean of Thetford.</w:t>
      </w:r>
    </w:p>
    <w:p w14:paraId="3C511C26" w14:textId="77777777" w:rsidR="00E0037D" w:rsidRDefault="00E0037D" w:rsidP="00E0037D">
      <w:pPr>
        <w:pStyle w:val="NoSpacing"/>
      </w:pPr>
    </w:p>
    <w:p w14:paraId="0EB1C07D" w14:textId="77777777" w:rsidR="00E0037D" w:rsidRDefault="00E0037D" w:rsidP="00E0037D">
      <w:pPr>
        <w:pStyle w:val="NoSpacing"/>
      </w:pPr>
    </w:p>
    <w:p w14:paraId="5432375A" w14:textId="7D994521" w:rsidR="00E0037D" w:rsidRDefault="00E0037D" w:rsidP="00E0037D">
      <w:pPr>
        <w:pStyle w:val="NoSpacing"/>
      </w:pPr>
      <w:r>
        <w:t xml:space="preserve">  1 Jul.1402</w:t>
      </w:r>
      <w:r>
        <w:tab/>
        <w:t>He became Rector</w:t>
      </w:r>
      <w:r>
        <w:t xml:space="preserve"> of </w:t>
      </w:r>
      <w:proofErr w:type="spellStart"/>
      <w:r>
        <w:t>St.Peter’s</w:t>
      </w:r>
      <w:proofErr w:type="spellEnd"/>
      <w:r>
        <w:t>, Thetford.</w:t>
      </w:r>
      <w:bookmarkStart w:id="0" w:name="_GoBack"/>
      <w:bookmarkEnd w:id="0"/>
    </w:p>
    <w:p w14:paraId="25825D86" w14:textId="77777777" w:rsidR="00E0037D" w:rsidRDefault="00E0037D" w:rsidP="00E0037D">
      <w:pPr>
        <w:pStyle w:val="NoSpacing"/>
      </w:pPr>
      <w:r>
        <w:tab/>
      </w:r>
      <w:r>
        <w:tab/>
        <w:t>(“The History of Thetford” by Thomas Martin pp.66-7)</w:t>
      </w:r>
    </w:p>
    <w:p w14:paraId="154AB1C1" w14:textId="77777777" w:rsidR="00E0037D" w:rsidRDefault="00E0037D" w:rsidP="00E0037D">
      <w:pPr>
        <w:pStyle w:val="NoSpacing"/>
      </w:pPr>
    </w:p>
    <w:p w14:paraId="6D91E4F2" w14:textId="77777777" w:rsidR="00E0037D" w:rsidRDefault="00E0037D" w:rsidP="00E0037D">
      <w:pPr>
        <w:pStyle w:val="NoSpacing"/>
      </w:pPr>
    </w:p>
    <w:p w14:paraId="1108FBB9" w14:textId="77777777" w:rsidR="00E0037D" w:rsidRPr="00C631E8" w:rsidRDefault="00E0037D" w:rsidP="00E0037D">
      <w:pPr>
        <w:pStyle w:val="NoSpacing"/>
      </w:pPr>
      <w:r>
        <w:t>5 May 2018</w:t>
      </w:r>
    </w:p>
    <w:p w14:paraId="700E1CC6" w14:textId="1CD54EBB" w:rsidR="006B2F86" w:rsidRPr="00E0037D" w:rsidRDefault="00E0037D" w:rsidP="00E71FC3">
      <w:pPr>
        <w:pStyle w:val="NoSpacing"/>
      </w:pPr>
    </w:p>
    <w:sectPr w:rsidR="006B2F86" w:rsidRPr="00E003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6C9B35" w14:textId="77777777" w:rsidR="00E0037D" w:rsidRDefault="00E0037D" w:rsidP="00E71FC3">
      <w:pPr>
        <w:spacing w:after="0" w:line="240" w:lineRule="auto"/>
      </w:pPr>
      <w:r>
        <w:separator/>
      </w:r>
    </w:p>
  </w:endnote>
  <w:endnote w:type="continuationSeparator" w:id="0">
    <w:p w14:paraId="39EB90A4" w14:textId="77777777" w:rsidR="00E0037D" w:rsidRDefault="00E003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A0EC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72DBA7" w14:textId="77777777" w:rsidR="00E0037D" w:rsidRDefault="00E0037D" w:rsidP="00E71FC3">
      <w:pPr>
        <w:spacing w:after="0" w:line="240" w:lineRule="auto"/>
      </w:pPr>
      <w:r>
        <w:separator/>
      </w:r>
    </w:p>
  </w:footnote>
  <w:footnote w:type="continuationSeparator" w:id="0">
    <w:p w14:paraId="4BE28A2C" w14:textId="77777777" w:rsidR="00E0037D" w:rsidRDefault="00E003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37D"/>
    <w:rsid w:val="001A7C09"/>
    <w:rsid w:val="00577BD5"/>
    <w:rsid w:val="00656CBA"/>
    <w:rsid w:val="006A1F77"/>
    <w:rsid w:val="00733BE7"/>
    <w:rsid w:val="00AB52E8"/>
    <w:rsid w:val="00B16D3F"/>
    <w:rsid w:val="00BB41AC"/>
    <w:rsid w:val="00E0037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9D472"/>
  <w15:chartTrackingRefBased/>
  <w15:docId w15:val="{2730E1F4-A772-407D-8C11-B5C209A41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2018-05-05T19:16:00Z</dcterms:created>
  <dcterms:modified xsi:type="dcterms:W3CDTF">2018-05-05T19:20:00Z</dcterms:modified>
</cp:coreProperties>
</file>